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4D7E2">
      <w:pPr>
        <w:jc w:val="center"/>
        <w:rPr>
          <w:rFonts w:hint="eastAsia"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立项会审查表</w:t>
      </w:r>
    </w:p>
    <w:tbl>
      <w:tblPr>
        <w:tblStyle w:val="4"/>
        <w:tblW w:w="864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42"/>
        <w:gridCol w:w="2551"/>
        <w:gridCol w:w="1807"/>
        <w:gridCol w:w="2847"/>
      </w:tblGrid>
      <w:tr w14:paraId="51919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3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3BE2308">
            <w:pPr>
              <w:spacing w:before="50" w:after="5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审查日期</w:t>
            </w:r>
          </w:p>
        </w:tc>
        <w:tc>
          <w:tcPr>
            <w:tcW w:w="26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79678210">
            <w:pPr>
              <w:spacing w:before="50" w:after="5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年</w:t>
            </w:r>
            <w:r>
              <w:rPr>
                <w:rFonts w:hint="eastAsia" w:asci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21"/>
                <w:szCs w:val="21"/>
              </w:rPr>
              <w:t>月</w:t>
            </w:r>
            <w:r>
              <w:rPr>
                <w:rFonts w:hint="eastAsia" w:asci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/>
                <w:sz w:val="21"/>
                <w:szCs w:val="21"/>
              </w:rPr>
              <w:t>日</w:t>
            </w:r>
          </w:p>
        </w:tc>
        <w:tc>
          <w:tcPr>
            <w:tcW w:w="180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18533E3F">
            <w:pPr>
              <w:spacing w:before="50" w:after="50"/>
              <w:ind w:left="92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审查会议地点</w:t>
            </w:r>
          </w:p>
        </w:tc>
        <w:tc>
          <w:tcPr>
            <w:tcW w:w="2847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0C74A01">
            <w:pPr>
              <w:spacing w:before="50" w:after="50"/>
              <w:rPr>
                <w:rFonts w:ascii="宋体"/>
                <w:sz w:val="21"/>
                <w:szCs w:val="21"/>
              </w:rPr>
            </w:pPr>
          </w:p>
        </w:tc>
      </w:tr>
      <w:tr w14:paraId="40C51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3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59F4EAD">
            <w:pPr>
              <w:spacing w:before="50" w:after="5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3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6F31CD3">
            <w:pPr>
              <w:spacing w:before="50" w:after="50"/>
              <w:rPr>
                <w:rFonts w:ascii="宋体"/>
                <w:sz w:val="21"/>
                <w:szCs w:val="21"/>
              </w:rPr>
            </w:pPr>
          </w:p>
        </w:tc>
      </w:tr>
      <w:tr w14:paraId="028D1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82C9AE">
            <w:pPr>
              <w:spacing w:before="50" w:after="5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/>
                <w:b/>
                <w:bCs/>
                <w:sz w:val="21"/>
                <w:szCs w:val="21"/>
              </w:rPr>
              <w:t>申办者</w:t>
            </w:r>
          </w:p>
        </w:tc>
        <w:tc>
          <w:tcPr>
            <w:tcW w:w="734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475328D">
            <w:pPr>
              <w:spacing w:before="50" w:after="50"/>
              <w:rPr>
                <w:rFonts w:ascii="宋体"/>
                <w:sz w:val="21"/>
                <w:szCs w:val="21"/>
              </w:rPr>
            </w:pPr>
          </w:p>
        </w:tc>
      </w:tr>
      <w:tr w14:paraId="66092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3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334E98C">
            <w:pPr>
              <w:spacing w:before="50" w:after="50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承担科室</w:t>
            </w:r>
          </w:p>
        </w:tc>
        <w:tc>
          <w:tcPr>
            <w:tcW w:w="26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229CB7">
            <w:pPr>
              <w:spacing w:before="50" w:after="50"/>
              <w:rPr>
                <w:rFonts w:ascii="宋体"/>
                <w:sz w:val="21"/>
                <w:szCs w:val="21"/>
              </w:rPr>
            </w:pPr>
          </w:p>
        </w:tc>
        <w:tc>
          <w:tcPr>
            <w:tcW w:w="18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4E27F58">
            <w:pPr>
              <w:spacing w:before="50" w:after="50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1"/>
                <w:szCs w:val="21"/>
                <w:lang w:val="en-US" w:eastAsia="zh-CN"/>
              </w:rPr>
              <w:t>主要研究者</w:t>
            </w:r>
          </w:p>
        </w:tc>
        <w:tc>
          <w:tcPr>
            <w:tcW w:w="28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F2395FD">
            <w:pPr>
              <w:spacing w:before="50" w:after="50"/>
              <w:rPr>
                <w:rFonts w:ascii="宋体"/>
                <w:sz w:val="21"/>
                <w:szCs w:val="21"/>
              </w:rPr>
            </w:pPr>
          </w:p>
        </w:tc>
      </w:tr>
      <w:tr w14:paraId="4BF38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647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 w14:paraId="3FBFB5AA">
            <w:pPr>
              <w:pStyle w:val="9"/>
              <w:spacing w:before="50" w:after="50"/>
              <w:jc w:val="center"/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Times New Roman"/>
                <w:b/>
                <w:bCs/>
                <w:color w:val="auto"/>
                <w:kern w:val="2"/>
                <w:sz w:val="21"/>
                <w:szCs w:val="21"/>
              </w:rPr>
              <w:t>项目审核文件</w:t>
            </w:r>
          </w:p>
        </w:tc>
      </w:tr>
      <w:tr w14:paraId="680C8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8647" w:type="dxa"/>
            <w:gridSpan w:val="5"/>
            <w:tcBorders>
              <w:top w:val="single" w:color="000000" w:sz="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1E6115D">
            <w:pPr>
              <w:pStyle w:val="9"/>
              <w:spacing w:before="50" w:after="50"/>
              <w:rPr>
                <w:rFonts w:hint="default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bookmarkStart w:id="0" w:name="OLE_LINK8"/>
            <w:bookmarkStart w:id="1" w:name="OLE_LINK9"/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begin"/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 DOCVARIABLE  txt$lxtReviewFiles\* MERGEFORMAT 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end"/>
            </w:r>
            <w:bookmarkEnd w:id="0"/>
            <w:bookmarkEnd w:id="1"/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1.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NMPA临床试验的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批件（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创新类医疗器械提供创新证明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）</w:t>
            </w:r>
          </w:p>
          <w:p w14:paraId="37E06254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2.组长单位伦理批件；组长单位伦理委员会成员表及签名（多中心试验适用）         </w:t>
            </w:r>
          </w:p>
          <w:p w14:paraId="40B7F3AD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.试验方案及其修正案（申办者盖章，我院PI已签字）          </w:t>
            </w:r>
          </w:p>
          <w:p w14:paraId="4AC086D0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.知情同意书和/或翻译校对稿（注明版本号，日期） </w:t>
            </w:r>
          </w:p>
          <w:p w14:paraId="3450BCB7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.试验用药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/器械检验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证明（包括试验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及对照等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）     </w:t>
            </w:r>
          </w:p>
          <w:p w14:paraId="5018F76F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.药品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/产品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说明书（已上市）   </w:t>
            </w:r>
          </w:p>
          <w:p w14:paraId="276FBBD2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7.试验用药/器械包装标签模板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 </w:t>
            </w:r>
          </w:p>
          <w:p w14:paraId="1135B33E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.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研究人员分工表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及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团队人员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简历（研究团队与简历相符GCP证书复印件，执业证书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    </w:t>
            </w:r>
          </w:p>
          <w:p w14:paraId="05E6FDCD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.申办者资质（营业执照、生产许可证）；（委托生产需提供委托生产协议书即被委托企业资质）     </w:t>
            </w:r>
          </w:p>
          <w:p w14:paraId="5594CF68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1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. CRO执照；CRA GCP证书、简历、身份证复印件     </w:t>
            </w:r>
          </w:p>
          <w:p w14:paraId="376CBDEC">
            <w:pPr>
              <w:pStyle w:val="9"/>
              <w:spacing w:before="50" w:after="50"/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1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.授权/委托书：申办方对CRO授权；CRO对CRA授权；试验委托书    </w:t>
            </w:r>
          </w:p>
          <w:p w14:paraId="7016840C">
            <w:pPr>
              <w:pStyle w:val="9"/>
              <w:spacing w:before="50" w:after="50"/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1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.人类遗传办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备案或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批件</w:t>
            </w:r>
            <w:bookmarkStart w:id="2" w:name="_GoBack"/>
            <w:bookmarkEnd w:id="2"/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（标本出口项目提供）    </w: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 </w:t>
            </w:r>
          </w:p>
          <w:p w14:paraId="4E0ED871">
            <w:pPr>
              <w:pStyle w:val="9"/>
              <w:spacing w:before="50" w:after="50"/>
              <w:rPr>
                <w:rFonts w:ascii="宋体" w:hAnsi="Calibri" w:eastAsia="宋体" w:cs="Times New Roman"/>
                <w:color w:val="auto"/>
                <w:kern w:val="2"/>
                <w:szCs w:val="22"/>
              </w:rPr>
            </w:pP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1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.其他</w:t>
            </w:r>
          </w:p>
        </w:tc>
      </w:tr>
      <w:tr w14:paraId="662B3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  <w:jc w:val="center"/>
        </w:trPr>
        <w:tc>
          <w:tcPr>
            <w:tcW w:w="1442" w:type="dxa"/>
            <w:gridSpan w:val="2"/>
            <w:noWrap w:val="0"/>
            <w:vAlign w:val="center"/>
          </w:tcPr>
          <w:p w14:paraId="03F23A02">
            <w:pPr>
              <w:pStyle w:val="9"/>
              <w:spacing w:before="50" w:after="50" w:line="571" w:lineRule="atLeast"/>
              <w:ind w:left="15"/>
              <w:jc w:val="center"/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t>审查意见</w:t>
            </w:r>
          </w:p>
          <w:p w14:paraId="45BB5256">
            <w:pPr>
              <w:pStyle w:val="9"/>
              <w:spacing w:before="50" w:after="50" w:line="571" w:lineRule="atLeast"/>
              <w:ind w:left="375"/>
              <w:jc w:val="center"/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7205" w:type="dxa"/>
            <w:gridSpan w:val="3"/>
            <w:noWrap w:val="0"/>
            <w:vAlign w:val="top"/>
          </w:tcPr>
          <w:p w14:paraId="2ABA6D79">
            <w:pPr>
              <w:pStyle w:val="9"/>
              <w:spacing w:before="50" w:after="50" w:line="571" w:lineRule="atLeast"/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t>意见和建议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：</w: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begin"/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 DOCVARIABLE  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rdo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$rdoCommentsYN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_2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\* MERGEFORMAT 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end"/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 xml:space="preserve">□无 </w: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begin"/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 DOCVARIABLE  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rdo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$rdoCommentsYN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_2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\* MERGEFORMAT 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end"/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□有</w:t>
            </w:r>
          </w:p>
          <w:p w14:paraId="5636D992">
            <w:pPr>
              <w:pStyle w:val="9"/>
              <w:spacing w:before="50" w:after="50" w:line="571" w:lineRule="atLeast"/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</w:pP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t>专家意见</w: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：</w:t>
            </w:r>
            <w:r>
              <w:rPr>
                <w:rFonts w:ascii="宋体"/>
                <w:sz w:val="21"/>
                <w:szCs w:val="21"/>
              </w:rPr>
              <w:fldChar w:fldCharType="begin"/>
            </w:r>
            <w:r>
              <w:rPr>
                <w:rFonts w:ascii="宋体"/>
                <w:sz w:val="21"/>
                <w:szCs w:val="21"/>
              </w:rPr>
              <w:instrText xml:space="preserve"> DOCVARIABLE  txt$comments\* MERGEFORMAT </w:instrText>
            </w:r>
            <w:r>
              <w:rPr>
                <w:rFonts w:ascii="宋体"/>
                <w:sz w:val="21"/>
                <w:szCs w:val="21"/>
              </w:rPr>
              <w:fldChar w:fldCharType="end"/>
            </w:r>
          </w:p>
        </w:tc>
      </w:tr>
      <w:tr w14:paraId="53F25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42" w:type="dxa"/>
            <w:gridSpan w:val="2"/>
            <w:noWrap w:val="0"/>
            <w:vAlign w:val="center"/>
          </w:tcPr>
          <w:p w14:paraId="7D5431CF">
            <w:pPr>
              <w:pStyle w:val="9"/>
              <w:spacing w:before="50" w:after="50"/>
              <w:ind w:left="15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审查结果</w:t>
            </w:r>
          </w:p>
        </w:tc>
        <w:tc>
          <w:tcPr>
            <w:tcW w:w="7205" w:type="dxa"/>
            <w:gridSpan w:val="3"/>
            <w:noWrap w:val="0"/>
            <w:vAlign w:val="center"/>
          </w:tcPr>
          <w:p w14:paraId="47D347BE">
            <w:pPr>
              <w:pStyle w:val="9"/>
              <w:spacing w:before="50" w:after="50"/>
              <w:jc w:val="both"/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begin"/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 DOCVARIABLE  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rdo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$resultcode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_1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\* MERGEFORMAT 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end"/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begin"/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 DOCVARIABLE  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rdo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$rdoCommentsYN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_2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\* MERGEFORMAT 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end"/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同意     </w: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begin"/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 DOCVARIABLE  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rdo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$resultcode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_2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\* MERGEFORMAT 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end"/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修改后同意     </w: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begin"/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 DOCVARIABLE  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rdo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$resultcode</w:instrText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_3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instrText xml:space="preserve">\* MERGEFORMAT </w:instrText>
            </w:r>
            <w:r>
              <w:rPr>
                <w:rFonts w:ascii="宋体" w:hAnsi="Calibri" w:eastAsia="宋体" w:cs="Times New Roman"/>
                <w:color w:val="auto"/>
                <w:kern w:val="2"/>
                <w:sz w:val="21"/>
                <w:szCs w:val="21"/>
              </w:rPr>
              <w:fldChar w:fldCharType="end"/>
            </w:r>
            <w:r>
              <w:rPr>
                <w:rFonts w:hint="eastAsia" w:ascii="宋体" w:hAnsi="Calibri" w:eastAsia="宋体" w:cs="Times New Roman"/>
                <w:color w:val="auto"/>
                <w:kern w:val="2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不同意</w:t>
            </w:r>
          </w:p>
        </w:tc>
      </w:tr>
      <w:tr w14:paraId="0DEA6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8647" w:type="dxa"/>
            <w:gridSpan w:val="5"/>
            <w:noWrap w:val="0"/>
            <w:vAlign w:val="top"/>
          </w:tcPr>
          <w:p w14:paraId="04F29F60">
            <w:pPr>
              <w:pStyle w:val="9"/>
              <w:spacing w:before="50" w:after="50" w:line="571" w:lineRule="atLeast"/>
              <w:ind w:right="960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 xml:space="preserve"> </w:t>
            </w:r>
            <w:r>
              <w:rPr>
                <w:rFonts w:ascii="宋体" w:eastAsia="宋体"/>
                <w:sz w:val="21"/>
                <w:szCs w:val="21"/>
              </w:rPr>
              <w:t xml:space="preserve">                           </w:t>
            </w:r>
            <w:r>
              <w:rPr>
                <w:rFonts w:hint="eastAsia" w:ascii="宋体" w:eastAsia="宋体"/>
                <w:sz w:val="21"/>
                <w:szCs w:val="21"/>
                <w:lang w:val="en-US" w:eastAsia="zh-CN"/>
              </w:rPr>
              <w:t>机构</w:t>
            </w:r>
            <w:r>
              <w:rPr>
                <w:rFonts w:ascii="宋体" w:eastAsia="宋体"/>
                <w:sz w:val="21"/>
                <w:szCs w:val="21"/>
              </w:rPr>
              <w:t>主任</w:t>
            </w:r>
            <w:r>
              <w:rPr>
                <w:rFonts w:hint="eastAsia" w:ascii="宋体" w:eastAsia="宋体"/>
                <w:sz w:val="21"/>
                <w:szCs w:val="21"/>
              </w:rPr>
              <w:t>签字：</w:t>
            </w:r>
          </w:p>
          <w:p w14:paraId="7D247E1A">
            <w:pPr>
              <w:pStyle w:val="9"/>
              <w:spacing w:before="50" w:after="50" w:line="571" w:lineRule="atLeast"/>
              <w:ind w:right="1440"/>
              <w:jc w:val="right"/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eastAsia="宋体"/>
                <w:sz w:val="21"/>
                <w:szCs w:val="21"/>
              </w:rPr>
              <w:t>临床试验机构办公室</w:t>
            </w:r>
            <w:r>
              <w:rPr>
                <w:rFonts w:hint="eastAsia" w:ascii="宋体" w:eastAsia="宋体"/>
                <w:sz w:val="21"/>
                <w:szCs w:val="21"/>
              </w:rPr>
              <w:t>（盖章）</w:t>
            </w:r>
          </w:p>
          <w:p w14:paraId="1780B7A9">
            <w:pPr>
              <w:pStyle w:val="9"/>
              <w:spacing w:before="50" w:after="50" w:line="571" w:lineRule="atLeast"/>
              <w:ind w:right="960"/>
              <w:jc w:val="center"/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eastAsia="宋体"/>
                <w:sz w:val="21"/>
                <w:szCs w:val="21"/>
              </w:rPr>
              <w:t xml:space="preserve">                        日期</w:t>
            </w:r>
            <w:r>
              <w:rPr>
                <w:rFonts w:hint="eastAsia" w:ascii="宋体" w:eastAsia="宋体"/>
                <w:sz w:val="21"/>
                <w:szCs w:val="21"/>
              </w:rPr>
              <w:t>：</w:t>
            </w:r>
          </w:p>
        </w:tc>
      </w:tr>
    </w:tbl>
    <w:p w14:paraId="693ADB67"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17" w:right="1418" w:bottom="1417" w:left="1418" w:header="851" w:footer="992" w:gutter="283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EF67B5">
    <w:pPr>
      <w:pStyle w:val="2"/>
      <w:jc w:val="center"/>
      <w:rPr>
        <w:rFonts w:cs="Times New Roman"/>
      </w:rPr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70ACD35">
                <w:pPr>
                  <w:pStyle w:val="2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7CC15">
    <w:pPr>
      <w:pStyle w:val="3"/>
      <w:jc w:val="left"/>
      <w:rPr>
        <w:rFonts w:hint="default" w:ascii="Times New Roman" w:hAnsi="Times New Roman" w:eastAsia="宋体" w:cs="Times New Roman"/>
        <w:lang w:val="en-US" w:eastAsia="zh-CN"/>
      </w:rPr>
    </w:pPr>
    <w:r>
      <w:rPr>
        <w:rFonts w:hint="eastAsia"/>
        <w:lang w:val="en-US" w:eastAsia="zh-CN"/>
      </w:rPr>
      <w:t>福州大学附属</w:t>
    </w:r>
    <w:r>
      <w:rPr>
        <w:rFonts w:hint="eastAsia" w:ascii="Times New Roman" w:cs="宋体"/>
      </w:rPr>
      <w:t>省立医院</w:t>
    </w:r>
    <w:r>
      <w:rPr>
        <w:rFonts w:ascii="Times New Roman" w:hAnsi="Times New Roman" w:cs="Times New Roman"/>
      </w:rPr>
      <w:t xml:space="preserve">  </w:t>
    </w:r>
    <w:r>
      <w:rPr>
        <w:rFonts w:hint="eastAsia" w:ascii="Times New Roman" w:cs="宋体"/>
      </w:rPr>
      <w:t>药物临床试验机构</w:t>
    </w:r>
    <w:r>
      <w:rPr>
        <w:rFonts w:ascii="Times New Roman" w:hAnsi="Times New Roman" w:cs="Times New Roman"/>
      </w:rPr>
      <w:t xml:space="preserve">       </w:t>
    </w:r>
    <w:r>
      <w:rPr>
        <w:rFonts w:hint="eastAsia" w:ascii="Times New Roman" w:hAnsi="Times New Roman" w:cs="Times New Roman"/>
        <w:lang w:val="en-US" w:eastAsia="zh-CN"/>
      </w:rPr>
      <w:t xml:space="preserve">     </w:t>
    </w:r>
    <w:r>
      <w:rPr>
        <w:rFonts w:ascii="Times New Roman" w:hAnsi="Times New Roman" w:cs="Times New Roman"/>
      </w:rPr>
      <w:t xml:space="preserve">                    </w:t>
    </w:r>
    <w:r>
      <w:rPr>
        <w:rFonts w:hint="eastAsia" w:ascii="Times New Roman" w:cs="宋体"/>
      </w:rPr>
      <w:t>文件编码：</w:t>
    </w:r>
    <w:r>
      <w:rPr>
        <w:rFonts w:hint="eastAsia" w:ascii="Times New Roman" w:cs="宋体"/>
        <w:lang w:val="en-US" w:eastAsia="zh-CN"/>
      </w:rPr>
      <w:t>YW</w:t>
    </w:r>
    <w:r>
      <w:rPr>
        <w:rFonts w:ascii="Times New Roman" w:hAnsi="Times New Roman" w:cs="Times New Roman"/>
      </w:rPr>
      <w:t>JG-form -0</w:t>
    </w:r>
    <w:r>
      <w:rPr>
        <w:rFonts w:hint="eastAsia" w:ascii="Times New Roman" w:hAnsi="Times New Roman" w:cs="Times New Roman"/>
        <w:lang w:val="en-US" w:eastAsia="zh-CN"/>
      </w:rPr>
      <w:t>22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5.0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U4ZDQ5MzU5OWYxY2I4N2E0ZDE4ZGY2YmY4MzU0MjUifQ=="/>
  </w:docVars>
  <w:rsids>
    <w:rsidRoot w:val="004A22D0"/>
    <w:rsid w:val="00011E8E"/>
    <w:rsid w:val="000A2C30"/>
    <w:rsid w:val="000C2BED"/>
    <w:rsid w:val="001B154A"/>
    <w:rsid w:val="0023065C"/>
    <w:rsid w:val="002A0284"/>
    <w:rsid w:val="002B1612"/>
    <w:rsid w:val="002B257C"/>
    <w:rsid w:val="002B5BAF"/>
    <w:rsid w:val="0030131E"/>
    <w:rsid w:val="00322EEE"/>
    <w:rsid w:val="003E3C1C"/>
    <w:rsid w:val="004941CA"/>
    <w:rsid w:val="004A22D0"/>
    <w:rsid w:val="005221F4"/>
    <w:rsid w:val="005B45E7"/>
    <w:rsid w:val="006155F3"/>
    <w:rsid w:val="006E5739"/>
    <w:rsid w:val="00891643"/>
    <w:rsid w:val="00911944"/>
    <w:rsid w:val="009301FB"/>
    <w:rsid w:val="00C90473"/>
    <w:rsid w:val="00CD5138"/>
    <w:rsid w:val="00DC04C5"/>
    <w:rsid w:val="00DD171C"/>
    <w:rsid w:val="00DD57D8"/>
    <w:rsid w:val="00E13641"/>
    <w:rsid w:val="00E92CF5"/>
    <w:rsid w:val="00F3458B"/>
    <w:rsid w:val="00F42624"/>
    <w:rsid w:val="00F55C31"/>
    <w:rsid w:val="00F56AB9"/>
    <w:rsid w:val="00FC3C2A"/>
    <w:rsid w:val="00FF4B1C"/>
    <w:rsid w:val="02552A6E"/>
    <w:rsid w:val="0A572FA4"/>
    <w:rsid w:val="0AD834CC"/>
    <w:rsid w:val="0FCB7A5B"/>
    <w:rsid w:val="12E56E3D"/>
    <w:rsid w:val="1ED97A78"/>
    <w:rsid w:val="1FFE4B03"/>
    <w:rsid w:val="21CF0E4E"/>
    <w:rsid w:val="2844364E"/>
    <w:rsid w:val="296278EC"/>
    <w:rsid w:val="29895D5A"/>
    <w:rsid w:val="299D3014"/>
    <w:rsid w:val="2A17208D"/>
    <w:rsid w:val="2E5D0E90"/>
    <w:rsid w:val="2FA94029"/>
    <w:rsid w:val="39361732"/>
    <w:rsid w:val="3BCB0F51"/>
    <w:rsid w:val="3E4F3701"/>
    <w:rsid w:val="4D7857D8"/>
    <w:rsid w:val="50180C36"/>
    <w:rsid w:val="535C0BC0"/>
    <w:rsid w:val="57DB4EF2"/>
    <w:rsid w:val="59574DDF"/>
    <w:rsid w:val="5C1A00B8"/>
    <w:rsid w:val="5F80348C"/>
    <w:rsid w:val="61375A37"/>
    <w:rsid w:val="638C3D81"/>
    <w:rsid w:val="667C61A0"/>
    <w:rsid w:val="692E44A3"/>
    <w:rsid w:val="757336C7"/>
    <w:rsid w:val="77922046"/>
    <w:rsid w:val="7A010A60"/>
    <w:rsid w:val="7B4B1BDF"/>
    <w:rsid w:val="7C974B45"/>
    <w:rsid w:val="7F17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8">
    <w:name w:val="Footer Char"/>
    <w:basedOn w:val="6"/>
    <w:link w:val="2"/>
    <w:qFormat/>
    <w:locked/>
    <w:uiPriority w:val="99"/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MC SYSTEM</Company>
  <Pages>1</Pages>
  <Words>488</Words>
  <Characters>526</Characters>
  <Lines>0</Lines>
  <Paragraphs>0</Paragraphs>
  <TotalTime>6</TotalTime>
  <ScaleCrop>false</ScaleCrop>
  <LinksUpToDate>false</LinksUpToDate>
  <CharactersWithSpaces>652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kyc</cp:lastModifiedBy>
  <cp:lastPrinted>2023-06-16T09:16:00Z</cp:lastPrinted>
  <dcterms:modified xsi:type="dcterms:W3CDTF">2024-10-30T08:33:59Z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9C294403CA0140269B0D686368ABEFF6_12</vt:lpwstr>
  </property>
</Properties>
</file>